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77378">
        <w:rPr>
          <w:rFonts w:cs="Arial"/>
          <w:b/>
          <w:caps/>
          <w:sz w:val="28"/>
          <w:szCs w:val="28"/>
        </w:rPr>
        <w:t>1328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7737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77378">
              <w:rPr>
                <w:rFonts w:cs="Arial"/>
                <w:sz w:val="20"/>
                <w:szCs w:val="20"/>
              </w:rPr>
              <w:t>Solicita que sejam tomadas as providências cabíveis para eliminar o mato alto existente defronte do nº 145 da Rua Dois, situada no Residencial Araucárias.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477378" w:rsidRDefault="0047737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47737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477378" w:rsidRPr="00477378">
        <w:rPr>
          <w:rFonts w:cs="Arial"/>
        </w:rPr>
        <w:t>eliminar o mato alto existente defronte do nº 145 da Rua Dois, situada no Residencial Araucárias.</w:t>
      </w:r>
    </w:p>
    <w:p w:rsidR="00477378" w:rsidRDefault="00477378" w:rsidP="0047737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Moradores reclamaram que suas casas têm sido invadidas por cobras, pela falta de limpeza no local.</w:t>
      </w:r>
    </w:p>
    <w:p w:rsidR="00477378" w:rsidRDefault="00477378" w:rsidP="0047737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Encaminhamos fotos. </w:t>
      </w:r>
    </w:p>
    <w:p w:rsidR="003A77BE" w:rsidRPr="001840AD" w:rsidRDefault="008C72B7" w:rsidP="0047737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77378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77378" w:rsidRPr="005D429C" w:rsidRDefault="00477378" w:rsidP="00477378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477378" w:rsidRPr="005D429C" w:rsidRDefault="00477378" w:rsidP="0047737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477378" w:rsidRDefault="00477378" w:rsidP="00477378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77378" w:rsidRDefault="00477378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477378" w:rsidRDefault="00477378" w:rsidP="00477378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F6CB7E3" wp14:editId="48D750E9">
            <wp:extent cx="4305300" cy="3229089"/>
            <wp:effectExtent l="0" t="0" r="0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1-05-13 at 09.29.53.jpe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6024" cy="324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378" w:rsidRDefault="00477378" w:rsidP="00477378">
      <w:pPr>
        <w:jc w:val="center"/>
        <w:rPr>
          <w:rFonts w:cs="Arial"/>
        </w:rPr>
      </w:pPr>
    </w:p>
    <w:p w:rsidR="00477378" w:rsidRDefault="00477378" w:rsidP="00477378">
      <w:pPr>
        <w:jc w:val="center"/>
        <w:rPr>
          <w:rFonts w:cs="Arial"/>
        </w:rPr>
      </w:pPr>
    </w:p>
    <w:p w:rsidR="00477378" w:rsidRDefault="00477378" w:rsidP="00477378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747E57F" wp14:editId="6C3BED5C">
            <wp:extent cx="4324350" cy="3243376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1-05-13 at 09.29.54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891" cy="325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737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903" w:rsidRDefault="00D81903">
      <w:r>
        <w:separator/>
      </w:r>
    </w:p>
  </w:endnote>
  <w:endnote w:type="continuationSeparator" w:id="0">
    <w:p w:rsidR="00D81903" w:rsidRDefault="00D8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903" w:rsidRDefault="00D81903">
      <w:r>
        <w:separator/>
      </w:r>
    </w:p>
  </w:footnote>
  <w:footnote w:type="continuationSeparator" w:id="0">
    <w:p w:rsidR="00D81903" w:rsidRDefault="00D81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77378">
      <w:rPr>
        <w:rFonts w:cs="Arial"/>
        <w:b/>
        <w:sz w:val="20"/>
        <w:szCs w:val="20"/>
        <w:u w:val="single"/>
      </w:rPr>
      <w:t>1328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477378">
      <w:rPr>
        <w:rFonts w:cs="Arial"/>
        <w:b/>
        <w:sz w:val="20"/>
        <w:szCs w:val="20"/>
        <w:u w:val="single"/>
      </w:rPr>
      <w:t xml:space="preserve"> – Vereador Rogério Timóteo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773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773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3A65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77378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190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67207-6427-4853-8970-54908312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2021-05-17T14:21:00Z</dcterms:created>
  <dcterms:modified xsi:type="dcterms:W3CDTF">2021-05-17T14:24:00Z</dcterms:modified>
</cp:coreProperties>
</file>